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76C3" w:rsidRPr="008E09AE" w:rsidRDefault="008E09AE">
      <w:pPr>
        <w:jc w:val="center"/>
        <w:rPr>
          <w:sz w:val="40"/>
          <w:szCs w:val="40"/>
        </w:rPr>
      </w:pPr>
      <w:r>
        <w:rPr>
          <w:sz w:val="40"/>
          <w:szCs w:val="40"/>
        </w:rPr>
        <w:t xml:space="preserve">Choose </w:t>
      </w:r>
      <w:proofErr w:type="spellStart"/>
      <w:r>
        <w:rPr>
          <w:sz w:val="40"/>
          <w:szCs w:val="40"/>
        </w:rPr>
        <w:t>MyPlate</w:t>
      </w:r>
      <w:proofErr w:type="spellEnd"/>
      <w:r>
        <w:rPr>
          <w:sz w:val="40"/>
          <w:szCs w:val="40"/>
        </w:rPr>
        <w:t xml:space="preserve"> Diet Analysis WebQuest</w:t>
      </w:r>
    </w:p>
    <w:p w:rsidR="008E09AE" w:rsidRDefault="008E09AE">
      <w:pPr>
        <w:jc w:val="both"/>
        <w:rPr>
          <w:i/>
          <w:sz w:val="20"/>
          <w:szCs w:val="20"/>
          <w:u w:val="single"/>
        </w:rPr>
      </w:pPr>
    </w:p>
    <w:p w:rsidR="008176C3" w:rsidRPr="008E09AE" w:rsidRDefault="008066F7">
      <w:pPr>
        <w:jc w:val="both"/>
        <w:rPr>
          <w:u w:val="single"/>
        </w:rPr>
      </w:pPr>
      <w:r w:rsidRPr="008E09AE">
        <w:rPr>
          <w:i/>
          <w:sz w:val="20"/>
          <w:szCs w:val="20"/>
          <w:u w:val="single"/>
        </w:rPr>
        <w:t>Go t</w:t>
      </w:r>
      <w:r w:rsidRPr="008E09AE">
        <w:rPr>
          <w:sz w:val="20"/>
          <w:szCs w:val="20"/>
          <w:u w:val="single"/>
        </w:rPr>
        <w:t xml:space="preserve">o: </w:t>
      </w:r>
      <w:r w:rsidR="00B40AAF" w:rsidRPr="008E09AE">
        <w:rPr>
          <w:b/>
          <w:sz w:val="20"/>
          <w:szCs w:val="20"/>
          <w:u w:val="single"/>
        </w:rPr>
        <w:t>https://www.supertracker.usda.gov/</w:t>
      </w:r>
    </w:p>
    <w:p w:rsidR="00B40AAF" w:rsidRDefault="00B40AAF">
      <w:pPr>
        <w:ind w:left="720"/>
        <w:rPr>
          <w:i/>
          <w:sz w:val="20"/>
          <w:szCs w:val="20"/>
        </w:rPr>
      </w:pPr>
      <w:r>
        <w:rPr>
          <w:i/>
          <w:noProof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1036" type="#_x0000_t75" style="position:absolute;left:0;text-align:left;margin-left:75.75pt;margin-top:7.2pt;width:107.25pt;height:21pt;z-index:251646976;visibility:visible">
            <v:imagedata r:id="rId7" o:title="" croptop="38988f" cropbottom="23210f" cropleft="48469f" cropright="4323f" grayscale="t"/>
          </v:shape>
        </w:pict>
      </w:r>
    </w:p>
    <w:p w:rsidR="008176C3" w:rsidRDefault="00B40AAF">
      <w:pPr>
        <w:ind w:left="720"/>
      </w:pPr>
      <w:r>
        <w:rPr>
          <w:i/>
          <w:sz w:val="20"/>
          <w:szCs w:val="20"/>
        </w:rPr>
        <w:t xml:space="preserve">1. </w:t>
      </w:r>
      <w:r w:rsidR="008066F7">
        <w:rPr>
          <w:i/>
          <w:sz w:val="20"/>
          <w:szCs w:val="20"/>
        </w:rPr>
        <w:t xml:space="preserve">Click: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     on the right side</w:t>
      </w:r>
    </w:p>
    <w:p w:rsidR="00B40AAF" w:rsidRDefault="00B40AAF">
      <w:pPr>
        <w:ind w:left="720"/>
        <w:rPr>
          <w:sz w:val="20"/>
          <w:szCs w:val="20"/>
        </w:rPr>
      </w:pPr>
    </w:p>
    <w:p w:rsidR="008176C3" w:rsidRDefault="00B40AAF">
      <w:pPr>
        <w:ind w:left="720"/>
      </w:pPr>
      <w:r>
        <w:rPr>
          <w:sz w:val="20"/>
          <w:szCs w:val="20"/>
        </w:rPr>
        <w:t xml:space="preserve">2. </w:t>
      </w:r>
      <w:r w:rsidR="008066F7">
        <w:rPr>
          <w:sz w:val="20"/>
          <w:szCs w:val="20"/>
        </w:rPr>
        <w:t>Complete Profile</w:t>
      </w:r>
      <w:r>
        <w:rPr>
          <w:sz w:val="20"/>
          <w:szCs w:val="20"/>
        </w:rPr>
        <w:t xml:space="preserve"> and </w:t>
      </w:r>
      <w:r w:rsidRPr="00B40AAF">
        <w:rPr>
          <w:b/>
          <w:sz w:val="20"/>
          <w:szCs w:val="20"/>
          <w:u w:val="single"/>
        </w:rPr>
        <w:t>Submit</w:t>
      </w:r>
    </w:p>
    <w:p w:rsidR="00B40AAF" w:rsidRDefault="00B40AAF">
      <w:pPr>
        <w:ind w:left="720"/>
        <w:rPr>
          <w:i/>
          <w:sz w:val="20"/>
          <w:szCs w:val="20"/>
        </w:rPr>
      </w:pPr>
      <w:r>
        <w:rPr>
          <w:i/>
          <w:noProof/>
          <w:sz w:val="20"/>
          <w:szCs w:val="20"/>
        </w:rPr>
        <w:pict>
          <v:shape id="Picture 4" o:spid="_x0000_s1035" type="#_x0000_t75" style="position:absolute;left:0;text-align:left;margin-left:92.25pt;margin-top:6.2pt;width:97.5pt;height:96.75pt;z-index:251648000;visibility:visible">
            <v:imagedata r:id="rId8" o:title="" croptop="33526f" cropbottom="12440f" cropleft="17408f" cropright="33337f" grayscale="t"/>
          </v:shape>
        </w:pict>
      </w:r>
    </w:p>
    <w:p w:rsidR="00B40AAF" w:rsidRPr="00B40AAF" w:rsidRDefault="00B40AAF">
      <w:pPr>
        <w:ind w:left="720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8" type="#_x0000_t13" style="position:absolute;left:0;text-align:left;margin-left:36.75pt;margin-top:7.45pt;width:62.25pt;height:13.5pt;z-index:251649024"/>
        </w:pict>
      </w:r>
      <w:r>
        <w:rPr>
          <w:i/>
          <w:sz w:val="20"/>
          <w:szCs w:val="20"/>
        </w:rPr>
        <w:t xml:space="preserve">Now </w:t>
      </w:r>
      <w:r w:rsidRPr="00B40AAF">
        <w:rPr>
          <w:i/>
          <w:sz w:val="20"/>
          <w:szCs w:val="20"/>
        </w:rPr>
        <w:t xml:space="preserve">Click: </w:t>
      </w:r>
    </w:p>
    <w:p w:rsidR="00B40AAF" w:rsidRDefault="00B40AAF">
      <w:pPr>
        <w:ind w:left="720"/>
        <w:rPr>
          <w:b/>
          <w:sz w:val="20"/>
          <w:szCs w:val="20"/>
        </w:rPr>
      </w:pPr>
    </w:p>
    <w:p w:rsidR="00B40AAF" w:rsidRDefault="00B40AAF">
      <w:pPr>
        <w:ind w:left="720"/>
        <w:rPr>
          <w:b/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Pr="00B40AAF" w:rsidRDefault="00B40AAF">
      <w:pPr>
        <w:ind w:left="720"/>
        <w:rPr>
          <w:i/>
          <w:sz w:val="20"/>
          <w:szCs w:val="20"/>
        </w:rPr>
      </w:pPr>
      <w:r>
        <w:rPr>
          <w:noProof/>
          <w:sz w:val="20"/>
          <w:szCs w:val="20"/>
        </w:rPr>
        <w:pict>
          <v:shape id="_x0000_s1029" type="#_x0000_t13" style="position:absolute;left:0;text-align:left;margin-left:205.7pt;margin-top:35.7pt;width:79.05pt;height:13.5pt;rotation:3541766fd;z-index:251651072"/>
        </w:pict>
      </w:r>
      <w:r>
        <w:rPr>
          <w:sz w:val="20"/>
          <w:szCs w:val="20"/>
        </w:rPr>
        <w:t xml:space="preserve">3.  Type in the first food on your list and </w:t>
      </w:r>
      <w:r w:rsidRPr="00B40AAF">
        <w:rPr>
          <w:i/>
          <w:sz w:val="20"/>
          <w:szCs w:val="20"/>
        </w:rPr>
        <w:t xml:space="preserve">Click </w:t>
      </w:r>
      <w:r w:rsidRPr="00B40AAF">
        <w:rPr>
          <w:sz w:val="20"/>
          <w:szCs w:val="20"/>
        </w:rPr>
        <w:t>“Go”</w:t>
      </w:r>
    </w:p>
    <w:p w:rsidR="00B40AAF" w:rsidRDefault="00B40AAF">
      <w:pPr>
        <w:ind w:left="7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Picture 7" o:spid="_x0000_s1034" type="#_x0000_t75" style="position:absolute;left:0;text-align:left;margin-left:30.1pt;margin-top:4.95pt;width:255.65pt;height:82.5pt;z-index:251650048;visibility:visible">
            <v:imagedata r:id="rId9" o:title="" croptop="18508f" cropbottom="31706f" cropleft="2162f" cropright="27762f" grayscale="t"/>
          </v:shape>
        </w:pict>
      </w: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  <w:r>
        <w:rPr>
          <w:sz w:val="20"/>
          <w:szCs w:val="20"/>
        </w:rPr>
        <w:t>4. Click on the food that BEST MATCHES what you ate.</w:t>
      </w:r>
    </w:p>
    <w:p w:rsidR="00B40AAF" w:rsidRDefault="00B40AAF">
      <w:pPr>
        <w:ind w:left="7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_x0000_s1033" type="#_x0000_t75" style="position:absolute;left:0;text-align:left;margin-left:403.5pt;margin-top:9.5pt;width:30pt;height:17.25pt;z-index:251655168;visibility:visible">
            <v:imagedata r:id="rId10" o:title="" croptop="41567f" cropbottom=".3125" cropleft="10127f" cropright="50859f" grayscale="t"/>
          </v:shape>
        </w:pict>
      </w:r>
    </w:p>
    <w:p w:rsidR="00B40AAF" w:rsidRDefault="00B40AAF">
      <w:pPr>
        <w:ind w:left="7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_x0000_s1030" type="#_x0000_t13" style="position:absolute;left:0;text-align:left;margin-left:42.45pt;margin-top:38.65pt;width:72.45pt;height:8.9pt;rotation:7806250fd;z-index:251653120"/>
        </w:pict>
      </w:r>
      <w:r>
        <w:rPr>
          <w:sz w:val="20"/>
          <w:szCs w:val="20"/>
        </w:rPr>
        <w:t xml:space="preserve">5. Choose the AMOUNT you ate and the SERVING SIZE, then </w:t>
      </w:r>
      <w:r w:rsidRPr="00B40AAF">
        <w:rPr>
          <w:i/>
          <w:sz w:val="20"/>
          <w:szCs w:val="20"/>
        </w:rPr>
        <w:t>Click</w:t>
      </w:r>
      <w:r>
        <w:rPr>
          <w:sz w:val="20"/>
          <w:szCs w:val="20"/>
        </w:rPr>
        <w:t xml:space="preserve"> the “Meal Time” and </w:t>
      </w: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Picture 10" o:spid="_x0000_s1032" type="#_x0000_t75" style="position:absolute;left:0;text-align:left;margin-left:42pt;margin-top:.25pt;width:115.5pt;height:130.5pt;z-index:251652096;visibility:visible">
            <v:imagedata r:id="rId10" o:title="" croptop="18659f" cropbottom=".3125" cropleft="2389f" cropright="45625f" grayscale="t"/>
          </v:shape>
        </w:pict>
      </w:r>
    </w:p>
    <w:p w:rsidR="00B40AAF" w:rsidRDefault="00B40AAF">
      <w:pPr>
        <w:ind w:left="7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_x0000_s1031" type="#_x0000_t13" style="position:absolute;left:0;text-align:left;margin-left:98.75pt;margin-top:6.15pt;width:122.2pt;height:11.65pt;rotation:9780356fd;z-index:251654144"/>
        </w:pict>
      </w: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</w:p>
    <w:p w:rsidR="00B40AAF" w:rsidRDefault="00B40AAF">
      <w:pPr>
        <w:ind w:left="720"/>
        <w:rPr>
          <w:sz w:val="20"/>
          <w:szCs w:val="20"/>
        </w:rPr>
      </w:pPr>
      <w:r>
        <w:rPr>
          <w:sz w:val="20"/>
          <w:szCs w:val="20"/>
        </w:rPr>
        <w:t>6. Continue this process until you have logged in all the food you ate.</w:t>
      </w:r>
    </w:p>
    <w:p w:rsidR="00B40AAF" w:rsidRDefault="00B40AAF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>7. Now, answer the following questions based on the current webpage:</w: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a. What was your CALORIE ALLOWANCE</w:t>
      </w:r>
      <w:proofErr w:type="gramStart"/>
      <w:r>
        <w:rPr>
          <w:sz w:val="20"/>
          <w:szCs w:val="20"/>
        </w:rPr>
        <w:t>?_</w:t>
      </w:r>
      <w:proofErr w:type="gramEnd"/>
      <w:r>
        <w:rPr>
          <w:sz w:val="20"/>
          <w:szCs w:val="20"/>
        </w:rPr>
        <w:t>_____________</w: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b. How many calories did you eat</w:t>
      </w:r>
      <w:proofErr w:type="gramStart"/>
      <w:r>
        <w:rPr>
          <w:sz w:val="20"/>
          <w:szCs w:val="20"/>
        </w:rPr>
        <w:t>?_</w:t>
      </w:r>
      <w:proofErr w:type="gramEnd"/>
      <w:r>
        <w:rPr>
          <w:sz w:val="20"/>
          <w:szCs w:val="20"/>
        </w:rPr>
        <w:t>_________</w: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c. Which food groups did you REACH 100%?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d. Which food groups did you go over 100%?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lastRenderedPageBreak/>
        <w:tab/>
        <w:t>e. Which food groups did you not have enough of?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f. What percentage of your grains were WHOLE GRAINS</w:t>
      </w:r>
      <w:proofErr w:type="gramStart"/>
      <w:r>
        <w:rPr>
          <w:sz w:val="20"/>
          <w:szCs w:val="20"/>
        </w:rPr>
        <w:t>?_</w:t>
      </w:r>
      <w:proofErr w:type="gramEnd"/>
      <w:r>
        <w:rPr>
          <w:sz w:val="20"/>
          <w:szCs w:val="20"/>
        </w:rPr>
        <w:t>____________</w: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g. How much Saturated Fat did you consume? ___________ Limit</w:t>
      </w:r>
      <w:proofErr w:type="gramStart"/>
      <w:r>
        <w:rPr>
          <w:sz w:val="20"/>
          <w:szCs w:val="20"/>
        </w:rPr>
        <w:t>?_</w:t>
      </w:r>
      <w:proofErr w:type="gramEnd"/>
      <w:r>
        <w:rPr>
          <w:sz w:val="20"/>
          <w:szCs w:val="20"/>
        </w:rPr>
        <w:t xml:space="preserve">___________ 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 w:rsidP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h. How much Sodium did you consume? ___________ Limit</w:t>
      </w:r>
      <w:proofErr w:type="gramStart"/>
      <w:r>
        <w:rPr>
          <w:sz w:val="20"/>
          <w:szCs w:val="20"/>
        </w:rPr>
        <w:t>?_</w:t>
      </w:r>
      <w:proofErr w:type="gramEnd"/>
      <w:r>
        <w:rPr>
          <w:sz w:val="20"/>
          <w:szCs w:val="20"/>
        </w:rPr>
        <w:t xml:space="preserve">___________ </w:t>
      </w:r>
    </w:p>
    <w:p w:rsidR="008E09AE" w:rsidRDefault="008E09AE" w:rsidP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</w:p>
    <w:p w:rsidR="008E09AE" w:rsidRDefault="008E09AE" w:rsidP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 xml:space="preserve">8. Under “My Reports” at the top, click on “Food Groups &amp; Calories” </w:t>
      </w: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pict>
          <v:shape id="_x0000_s1040" type="#_x0000_t75" style="position:absolute;left:0;text-align:left;margin-left:158.25pt;margin-top:6.25pt;width:117.75pt;height:102pt;z-index:251656192">
            <v:imagedata r:id="rId11" o:title="" croptop="20632f" cropbottom="24272f" cropleft="30888f" cropright="16754f" grayscale="t"/>
          </v:shape>
        </w:pict>
      </w: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_x0000_s1039" type="#_x0000_t13" style="position:absolute;left:0;text-align:left;margin-left:93.15pt;margin-top:3.35pt;width:75.25pt;height:9.5pt;rotation:1654667fd;z-index:251657216"/>
        </w:pic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_x0000_s1042" type="#_x0000_t13" style="position:absolute;left:0;text-align:left;margin-left:332.15pt;margin-top:43pt;width:75.25pt;height:9.5pt;rotation:3858443fd;z-index:251659264"/>
        </w:pict>
      </w:r>
      <w:r>
        <w:rPr>
          <w:sz w:val="20"/>
          <w:szCs w:val="20"/>
        </w:rPr>
        <w:t>9. Choose today’s date (just like you see below) in both fields and “CREATE REPORT”</w:t>
      </w: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pict>
          <v:shape id="_x0000_s1041" type="#_x0000_t75" style="position:absolute;left:0;text-align:left;margin-left:39pt;margin-top:5.75pt;width:395.25pt;height:81.75pt;z-index:251658240">
            <v:imagedata r:id="rId12" o:title="" croptop="27003f" cropbottom="21997f" cropleft="2052f" cropright="3419f" grayscale="t"/>
          </v:shape>
        </w:pict>
      </w:r>
      <w:r>
        <w:rPr>
          <w:sz w:val="20"/>
          <w:szCs w:val="20"/>
        </w:rPr>
        <w:tab/>
        <w:t xml:space="preserve"> 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_x0000_s1045" type="#_x0000_t13" style="position:absolute;left:0;text-align:left;margin-left:219.55pt;margin-top:2.05pt;width:45.2pt;height:9.5pt;rotation:1654667fd;z-index:251661312"/>
        </w:pict>
      </w:r>
      <w:r>
        <w:rPr>
          <w:noProof/>
          <w:sz w:val="20"/>
          <w:szCs w:val="20"/>
        </w:rPr>
        <w:pict>
          <v:shape id="_x0000_s1043" type="#_x0000_t13" style="position:absolute;left:0;text-align:left;margin-left:150.2pt;margin-top:2.05pt;width:45.2pt;height:9.5pt;rotation:1654667fd;z-index:251660288"/>
        </w:pic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pict>
          <v:shape id="_x0000_s1046" type="#_x0000_t75" style="position:absolute;left:0;text-align:left;margin-left:325.5pt;margin-top:30.8pt;width:15.75pt;height:15pt;z-index:251662336">
            <v:imagedata r:id="rId13" o:title="" croptop="33422f" cropbottom="31199f" cropleft="5519f" cropright="59294f"/>
          </v:shape>
        </w:pict>
      </w:r>
      <w:r>
        <w:rPr>
          <w:sz w:val="20"/>
          <w:szCs w:val="20"/>
        </w:rPr>
        <w:t>10. “Target” means the amount of food you should have tried to eat that day, not to be exceeded or under.  The chart shows you how much you should have eaten of a specific type of food and the amount you actually ate.  Answer the following questions about how you could improve your daily intake of foods according to the information.  HINT: Clicking the         button beside each food will give you information that will help you answer the questions- click it again to make the information go away (DON’T CLICK THE BACK BUTTON ON YOUR BROWSER)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pict>
          <v:shape id="_x0000_s1047" type="#_x0000_t75" style="position:absolute;left:0;text-align:left;margin-left:33.4pt;margin-top:0;width:135pt;height:12.75pt;z-index:251663360">
            <v:imagedata r:id="rId14" o:title="" croptop="20783f" cropbottom="42174f" cropleft="3533f" cropright="41487f" grayscale="t"/>
          </v:shape>
        </w:pict>
      </w: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 xml:space="preserve">a. Did you exceed your intake of REFINED GRAINS?  </w:t>
      </w:r>
      <w:proofErr w:type="gramStart"/>
      <w:r>
        <w:rPr>
          <w:sz w:val="20"/>
          <w:szCs w:val="20"/>
        </w:rPr>
        <w:t>YES  or</w:t>
      </w:r>
      <w:proofErr w:type="gramEnd"/>
      <w:r>
        <w:rPr>
          <w:sz w:val="20"/>
          <w:szCs w:val="20"/>
        </w:rPr>
        <w:t xml:space="preserve">   NO</w: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b. How can you replace REFINED GRAINS in your diet?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pict>
          <v:shape id="_x0000_s1048" type="#_x0000_t75" style="position:absolute;left:0;text-align:left;margin-left:32.3pt;margin-top:1.3pt;width:136.1pt;height:11.25pt;z-index:251664384">
            <v:imagedata r:id="rId14" o:title="" croptop="39898f" cropbottom="23362f" cropleft="3024f" cropright="41829f" grayscale="t"/>
          </v:shape>
        </w:pic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c. Circle which types of vegetable that were UNDER average: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  <w:t>Dark Green</w:t>
      </w:r>
      <w:r>
        <w:rPr>
          <w:sz w:val="20"/>
          <w:szCs w:val="20"/>
        </w:rPr>
        <w:tab/>
        <w:t>Red &amp; Orange</w:t>
      </w:r>
      <w:r>
        <w:rPr>
          <w:sz w:val="20"/>
          <w:szCs w:val="20"/>
        </w:rPr>
        <w:tab/>
        <w:t>Beans &amp; Peas</w:t>
      </w:r>
      <w:r>
        <w:rPr>
          <w:sz w:val="20"/>
          <w:szCs w:val="20"/>
        </w:rPr>
        <w:tab/>
        <w:t>Starchy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Other</w: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 xml:space="preserve">d. </w:t>
      </w:r>
      <w:r w:rsidRPr="008E09AE">
        <w:rPr>
          <w:sz w:val="20"/>
          <w:szCs w:val="20"/>
          <w:u w:val="single"/>
        </w:rPr>
        <w:t>For each type of vegetable you were under</w:t>
      </w:r>
      <w:r>
        <w:rPr>
          <w:sz w:val="20"/>
          <w:szCs w:val="20"/>
        </w:rPr>
        <w:t>, give some examples of how you can add these SPECIFIC types of vegetables to your diet (averages are for the week)</w:t>
      </w:r>
    </w:p>
    <w:p w:rsidR="008E09AE" w:rsidRDefault="008E09AE" w:rsidP="008E09AE">
      <w:pPr>
        <w:ind w:left="1440"/>
        <w:rPr>
          <w:sz w:val="20"/>
          <w:szCs w:val="20"/>
        </w:rPr>
      </w:pPr>
    </w:p>
    <w:p w:rsidR="008E09AE" w:rsidRDefault="008E09AE" w:rsidP="008E09AE">
      <w:pPr>
        <w:ind w:left="1440"/>
        <w:rPr>
          <w:sz w:val="20"/>
          <w:szCs w:val="20"/>
        </w:rPr>
      </w:pPr>
      <w:r>
        <w:rPr>
          <w:sz w:val="20"/>
          <w:szCs w:val="20"/>
        </w:rPr>
        <w:t>Dark Green:</w:t>
      </w:r>
    </w:p>
    <w:p w:rsidR="008E09AE" w:rsidRDefault="008E09AE" w:rsidP="008E09AE">
      <w:pPr>
        <w:ind w:left="1440"/>
        <w:rPr>
          <w:sz w:val="20"/>
          <w:szCs w:val="20"/>
        </w:rPr>
      </w:pPr>
    </w:p>
    <w:p w:rsidR="008E09AE" w:rsidRDefault="008E09AE" w:rsidP="008E09AE">
      <w:pPr>
        <w:ind w:left="1440"/>
        <w:rPr>
          <w:sz w:val="20"/>
          <w:szCs w:val="20"/>
        </w:rPr>
      </w:pPr>
      <w:r>
        <w:rPr>
          <w:sz w:val="20"/>
          <w:szCs w:val="20"/>
        </w:rPr>
        <w:t>Red &amp; Orange:</w:t>
      </w:r>
    </w:p>
    <w:p w:rsidR="008E09AE" w:rsidRDefault="008E09AE" w:rsidP="008E09AE">
      <w:pPr>
        <w:ind w:left="1440"/>
        <w:rPr>
          <w:sz w:val="20"/>
          <w:szCs w:val="20"/>
        </w:rPr>
      </w:pPr>
    </w:p>
    <w:p w:rsidR="008E09AE" w:rsidRDefault="008E09AE" w:rsidP="008E09AE">
      <w:pPr>
        <w:ind w:left="1440"/>
        <w:rPr>
          <w:sz w:val="20"/>
          <w:szCs w:val="20"/>
        </w:rPr>
      </w:pPr>
      <w:r>
        <w:rPr>
          <w:sz w:val="20"/>
          <w:szCs w:val="20"/>
        </w:rPr>
        <w:t>Beans &amp; Peas:</w:t>
      </w:r>
    </w:p>
    <w:p w:rsidR="008E09AE" w:rsidRDefault="008E09AE" w:rsidP="008E09AE">
      <w:pPr>
        <w:ind w:left="1440"/>
        <w:rPr>
          <w:sz w:val="20"/>
          <w:szCs w:val="20"/>
        </w:rPr>
      </w:pPr>
    </w:p>
    <w:p w:rsidR="008E09AE" w:rsidRDefault="008E09AE" w:rsidP="008E09AE">
      <w:pPr>
        <w:ind w:left="1440"/>
        <w:rPr>
          <w:sz w:val="20"/>
          <w:szCs w:val="20"/>
        </w:rPr>
      </w:pPr>
      <w:r>
        <w:rPr>
          <w:sz w:val="20"/>
          <w:szCs w:val="20"/>
        </w:rPr>
        <w:t>Starchy: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lastRenderedPageBreak/>
        <w:pict>
          <v:shape id="_x0000_s1049" type="#_x0000_t75" style="position:absolute;left:0;text-align:left;margin-left:27.75pt;margin-top:-17.2pt;width:138.75pt;height:15.75pt;z-index:251665408">
            <v:imagedata r:id="rId15" o:title="" croptop="21239f" cropbottom="41111f" cropleft="3077f" cropright="41373f" grayscale="t"/>
          </v:shape>
        </w:pict>
      </w:r>
      <w:r>
        <w:rPr>
          <w:sz w:val="20"/>
          <w:szCs w:val="20"/>
        </w:rPr>
        <w:tab/>
      </w:r>
      <w:proofErr w:type="gramStart"/>
      <w:r>
        <w:rPr>
          <w:sz w:val="20"/>
          <w:szCs w:val="20"/>
        </w:rPr>
        <w:t>e</w:t>
      </w:r>
      <w:proofErr w:type="gramEnd"/>
      <w:r w:rsidRPr="008E09AE">
        <w:rPr>
          <w:sz w:val="20"/>
          <w:szCs w:val="20"/>
        </w:rPr>
        <w:t xml:space="preserve"> </w:t>
      </w:r>
      <w:r>
        <w:rPr>
          <w:sz w:val="20"/>
          <w:szCs w:val="20"/>
        </w:rPr>
        <w:t>If you didn’t reach your fruit target, what are some tips to easily add it to your diet?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pict>
          <v:shape id="_x0000_s1050" type="#_x0000_t75" style="position:absolute;left:0;text-align:left;margin-left:32.25pt;margin-top:6.5pt;width:134.25pt;height:12.75pt;z-index:251666432">
            <v:imagedata r:id="rId15" o:title="" croptop="27913f" cropbottom="35044f" cropleft="3533f" cropright="41601f" grayscale="t"/>
          </v:shape>
        </w:pict>
      </w: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 xml:space="preserve">f. List a tip that you would actually do to get more </w:t>
      </w:r>
      <w:proofErr w:type="gramStart"/>
      <w:r>
        <w:rPr>
          <w:sz w:val="20"/>
          <w:szCs w:val="20"/>
        </w:rPr>
        <w:t>Dairy</w:t>
      </w:r>
      <w:proofErr w:type="gramEnd"/>
      <w:r>
        <w:rPr>
          <w:sz w:val="20"/>
          <w:szCs w:val="20"/>
        </w:rPr>
        <w:t xml:space="preserve"> in your daily intake?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pict>
          <v:shape id="_x0000_s1051" type="#_x0000_t75" style="position:absolute;left:0;text-align:left;margin-left:27.75pt;margin-top:0;width:137.25pt;height:12pt;z-index:251667456">
            <v:imagedata r:id="rId15" o:title="" croptop="34588f" cropbottom="28521f" cropleft="3305f" cropright="41373f" grayscale="t"/>
          </v:shape>
        </w:pic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g. Circle which categories of Protein Foods in which you had</w:t>
      </w:r>
      <w:r w:rsidR="00053CEF">
        <w:rPr>
          <w:sz w:val="20"/>
          <w:szCs w:val="20"/>
        </w:rPr>
        <w:t xml:space="preserve"> less than 1 oz:</w: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  <w:t>Seafood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Meat, Poultry &amp; Eggs</w:t>
      </w:r>
      <w:r>
        <w:rPr>
          <w:sz w:val="20"/>
          <w:szCs w:val="20"/>
        </w:rPr>
        <w:tab/>
        <w:t>Nuts, Seeds &amp; Soy</w:t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</w: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h. How can you get more types of protein in your diet?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noProof/>
        </w:rPr>
        <w:pict>
          <v:shape id="_x0000_s1052" type="#_x0000_t75" style="position:absolute;left:0;text-align:left;margin-left:30pt;margin-top:.3pt;width:135pt;height:12.75pt;z-index:251668480">
            <v:imagedata r:id="rId15" o:title="" croptop="49000f" cropbottom="13957f" cropleft="3305f" cropright="41715f" grayscale="t"/>
          </v:shape>
        </w:pic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 xml:space="preserve">i. How many EMPTY CALORIES are </w:t>
      </w:r>
      <w:r w:rsidR="00053CEF">
        <w:rPr>
          <w:sz w:val="20"/>
          <w:szCs w:val="20"/>
        </w:rPr>
        <w:t xml:space="preserve">you </w:t>
      </w:r>
      <w:r>
        <w:rPr>
          <w:sz w:val="20"/>
          <w:szCs w:val="20"/>
        </w:rPr>
        <w:t>allowed? ________________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j. How many EMPTY CALORIES did you consume</w:t>
      </w:r>
      <w:proofErr w:type="gramStart"/>
      <w:r>
        <w:rPr>
          <w:sz w:val="20"/>
          <w:szCs w:val="20"/>
        </w:rPr>
        <w:t>?_</w:t>
      </w:r>
      <w:proofErr w:type="gramEnd"/>
      <w:r>
        <w:rPr>
          <w:sz w:val="20"/>
          <w:szCs w:val="20"/>
        </w:rPr>
        <w:t>___________</w:t>
      </w: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k. What is an EMPTY CALORIE?</w:t>
      </w:r>
    </w:p>
    <w:p w:rsidR="00053CEF" w:rsidRDefault="00053CEF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</w:p>
    <w:p w:rsidR="008E09AE" w:rsidRDefault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l. What food gave you the highest percentage of EMPTY CALORIES</w:t>
      </w:r>
      <w:proofErr w:type="gramStart"/>
      <w:r>
        <w:rPr>
          <w:sz w:val="20"/>
          <w:szCs w:val="20"/>
        </w:rPr>
        <w:t>?_</w:t>
      </w:r>
      <w:proofErr w:type="gramEnd"/>
      <w:r>
        <w:rPr>
          <w:sz w:val="20"/>
          <w:szCs w:val="20"/>
        </w:rPr>
        <w:t>_____________</w:t>
      </w:r>
      <w:r>
        <w:rPr>
          <w:sz w:val="20"/>
          <w:szCs w:val="20"/>
        </w:rPr>
        <w:br/>
      </w:r>
    </w:p>
    <w:p w:rsidR="008176C3" w:rsidRPr="008E09AE" w:rsidRDefault="008E09AE" w:rsidP="008E09AE">
      <w:pPr>
        <w:ind w:left="720"/>
        <w:rPr>
          <w:sz w:val="20"/>
          <w:szCs w:val="20"/>
        </w:rPr>
      </w:pPr>
      <w:r>
        <w:rPr>
          <w:sz w:val="20"/>
          <w:szCs w:val="20"/>
        </w:rPr>
        <w:tab/>
        <w:t>m. What could you replace this food with that would actually ADD good foods to the rest of your diet?</w:t>
      </w:r>
    </w:p>
    <w:p w:rsidR="008176C3" w:rsidRDefault="008176C3">
      <w:pPr>
        <w:ind w:left="720" w:firstLine="720"/>
      </w:pPr>
    </w:p>
    <w:p w:rsidR="008176C3" w:rsidRDefault="008066F7">
      <w:pPr>
        <w:rPr>
          <w:sz w:val="20"/>
        </w:rPr>
      </w:pP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</w:p>
    <w:p w:rsidR="008176C3" w:rsidRPr="008E09AE" w:rsidRDefault="008176C3">
      <w:pPr>
        <w:rPr>
          <w:b/>
          <w:sz w:val="20"/>
        </w:rPr>
      </w:pPr>
    </w:p>
    <w:p w:rsidR="008176C3" w:rsidRPr="008E09AE" w:rsidRDefault="008E09AE" w:rsidP="008E09AE">
      <w:pPr>
        <w:rPr>
          <w:sz w:val="20"/>
          <w:u w:val="single"/>
        </w:rPr>
      </w:pPr>
      <w:r w:rsidRPr="008E09AE">
        <w:rPr>
          <w:sz w:val="20"/>
        </w:rPr>
        <w:tab/>
      </w:r>
      <w:r w:rsidRPr="008E09AE">
        <w:rPr>
          <w:sz w:val="20"/>
          <w:u w:val="single"/>
        </w:rPr>
        <w:t>11. CREATE a “</w:t>
      </w:r>
      <w:r w:rsidR="008066F7" w:rsidRPr="008E09AE">
        <w:rPr>
          <w:sz w:val="20"/>
          <w:u w:val="single"/>
        </w:rPr>
        <w:t>Wellness Plan</w:t>
      </w:r>
      <w:r>
        <w:rPr>
          <w:sz w:val="20"/>
          <w:u w:val="single"/>
        </w:rPr>
        <w:t>”</w:t>
      </w:r>
    </w:p>
    <w:p w:rsidR="008176C3" w:rsidRDefault="008176C3">
      <w:pPr>
        <w:rPr>
          <w:sz w:val="20"/>
        </w:rPr>
      </w:pPr>
    </w:p>
    <w:p w:rsidR="008176C3" w:rsidRDefault="008066F7" w:rsidP="008E09AE">
      <w:pPr>
        <w:numPr>
          <w:ilvl w:val="1"/>
          <w:numId w:val="1"/>
        </w:numPr>
        <w:rPr>
          <w:sz w:val="20"/>
        </w:rPr>
      </w:pPr>
      <w:r w:rsidRPr="008E09AE">
        <w:rPr>
          <w:i/>
          <w:sz w:val="20"/>
        </w:rPr>
        <w:t>Identify Concerns:</w:t>
      </w:r>
      <w:r>
        <w:rPr>
          <w:sz w:val="20"/>
        </w:rPr>
        <w:t xml:space="preserve"> Evaluate what you learned about yourself in the Diet Analysis an</w:t>
      </w:r>
      <w:r w:rsidR="008E09AE">
        <w:rPr>
          <w:sz w:val="20"/>
        </w:rPr>
        <w:t>d what you would like to change or improve</w:t>
      </w:r>
    </w:p>
    <w:p w:rsidR="008176C3" w:rsidRDefault="008176C3" w:rsidP="008E09AE">
      <w:pPr>
        <w:tabs>
          <w:tab w:val="left" w:pos="2175"/>
        </w:tabs>
        <w:ind w:firstLine="2175"/>
        <w:rPr>
          <w:sz w:val="20"/>
        </w:rPr>
      </w:pPr>
    </w:p>
    <w:p w:rsidR="008E09AE" w:rsidRDefault="008E09AE" w:rsidP="008E09AE">
      <w:pPr>
        <w:tabs>
          <w:tab w:val="left" w:pos="2175"/>
        </w:tabs>
        <w:ind w:firstLine="2175"/>
        <w:rPr>
          <w:sz w:val="20"/>
        </w:rPr>
      </w:pPr>
    </w:p>
    <w:p w:rsidR="008E09AE" w:rsidRDefault="008E09AE" w:rsidP="008E09AE">
      <w:pPr>
        <w:tabs>
          <w:tab w:val="left" w:pos="2175"/>
        </w:tabs>
        <w:ind w:firstLine="2175"/>
        <w:rPr>
          <w:sz w:val="20"/>
        </w:rPr>
      </w:pPr>
    </w:p>
    <w:p w:rsidR="008176C3" w:rsidRDefault="008066F7" w:rsidP="008E09AE">
      <w:pPr>
        <w:numPr>
          <w:ilvl w:val="1"/>
          <w:numId w:val="1"/>
        </w:numPr>
        <w:rPr>
          <w:sz w:val="20"/>
        </w:rPr>
      </w:pPr>
      <w:r w:rsidRPr="008E09AE">
        <w:rPr>
          <w:i/>
          <w:sz w:val="20"/>
        </w:rPr>
        <w:t>Set A Goal:</w:t>
      </w:r>
      <w:r>
        <w:rPr>
          <w:sz w:val="20"/>
        </w:rPr>
        <w:t xml:space="preserve">  What do you want to achieve in terms of your health?</w:t>
      </w:r>
    </w:p>
    <w:p w:rsidR="008E09AE" w:rsidRDefault="008E09AE" w:rsidP="008E09AE">
      <w:pPr>
        <w:rPr>
          <w:sz w:val="20"/>
        </w:rPr>
      </w:pPr>
    </w:p>
    <w:p w:rsidR="008E09AE" w:rsidRDefault="008E09AE" w:rsidP="008E09AE">
      <w:pPr>
        <w:rPr>
          <w:sz w:val="20"/>
        </w:rPr>
      </w:pPr>
    </w:p>
    <w:p w:rsidR="008176C3" w:rsidRDefault="008176C3">
      <w:pPr>
        <w:rPr>
          <w:sz w:val="20"/>
        </w:rPr>
      </w:pPr>
    </w:p>
    <w:p w:rsidR="008176C3" w:rsidRDefault="008066F7" w:rsidP="008E09AE">
      <w:pPr>
        <w:numPr>
          <w:ilvl w:val="1"/>
          <w:numId w:val="1"/>
        </w:numPr>
      </w:pPr>
      <w:r w:rsidRPr="008E09AE">
        <w:rPr>
          <w:i/>
          <w:sz w:val="20"/>
        </w:rPr>
        <w:t xml:space="preserve">Form </w:t>
      </w:r>
      <w:proofErr w:type="gramStart"/>
      <w:r w:rsidRPr="008E09AE">
        <w:rPr>
          <w:i/>
          <w:sz w:val="20"/>
        </w:rPr>
        <w:t>A</w:t>
      </w:r>
      <w:proofErr w:type="gramEnd"/>
      <w:r w:rsidRPr="008E09AE">
        <w:rPr>
          <w:i/>
          <w:sz w:val="20"/>
        </w:rPr>
        <w:t xml:space="preserve"> Plan:</w:t>
      </w:r>
      <w:r>
        <w:rPr>
          <w:sz w:val="20"/>
        </w:rPr>
        <w:t xml:space="preserve">  Detail how you are going to do this.  </w:t>
      </w:r>
      <w:r>
        <w:rPr>
          <w:sz w:val="20"/>
          <w:u w:val="single"/>
        </w:rPr>
        <w:t>List resources and people</w:t>
      </w:r>
      <w:r>
        <w:rPr>
          <w:sz w:val="20"/>
        </w:rPr>
        <w:t xml:space="preserve"> who can keep you accountable</w:t>
      </w:r>
    </w:p>
    <w:p w:rsidR="008176C3" w:rsidRDefault="008176C3">
      <w:pPr>
        <w:ind w:firstLine="720"/>
        <w:rPr>
          <w:sz w:val="22"/>
        </w:rPr>
      </w:pPr>
    </w:p>
    <w:p w:rsidR="008176C3" w:rsidRDefault="008176C3"/>
    <w:p w:rsidR="00053CEF" w:rsidRDefault="00053CEF"/>
    <w:p w:rsidR="00053CEF" w:rsidRDefault="00053CEF"/>
    <w:p w:rsidR="00053CEF" w:rsidRDefault="00053CEF"/>
    <w:p w:rsidR="00053CEF" w:rsidRDefault="00053CEF"/>
    <w:p w:rsidR="00053CEF" w:rsidRDefault="00053CEF"/>
    <w:p w:rsidR="00053CEF" w:rsidRDefault="00053CEF"/>
    <w:p w:rsidR="00053CEF" w:rsidRDefault="00053CEF"/>
    <w:p w:rsidR="00053CEF" w:rsidRDefault="00053CEF">
      <w:r>
        <w:lastRenderedPageBreak/>
        <w:t>Write in your Food Intake for 1 Full Day on the back of this page</w:t>
      </w:r>
      <w:r w:rsidR="004D2485">
        <w:t xml:space="preserve">.  Be sure to eat NORMALLY, and </w:t>
      </w:r>
      <w:r>
        <w:t>write in the specific types of foods and how much you ate.</w:t>
      </w:r>
    </w:p>
    <w:p w:rsidR="00053CEF" w:rsidRDefault="00053CEF">
      <w:r>
        <w:t>Use the following as a guide:</w:t>
      </w:r>
    </w:p>
    <w:p w:rsidR="00053CEF" w:rsidRDefault="00053CEF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428"/>
        <w:gridCol w:w="4428"/>
      </w:tblGrid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28"/>
                <w:szCs w:val="28"/>
              </w:rPr>
            </w:pPr>
            <w:r w:rsidRPr="00775031">
              <w:rPr>
                <w:sz w:val="28"/>
                <w:szCs w:val="28"/>
              </w:rPr>
              <w:t>Food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28"/>
                <w:szCs w:val="28"/>
              </w:rPr>
            </w:pPr>
            <w:r w:rsidRPr="00775031">
              <w:rPr>
                <w:sz w:val="28"/>
                <w:szCs w:val="28"/>
              </w:rPr>
              <w:t>Amount of Servings</w:t>
            </w: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RPr="00EF6779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Orange Juice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2 cups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Peanut Butter Granola bar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1 bar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Bag of pretzels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About 25 pretzels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wheat bread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2 slices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Ham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4 slices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American cheese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2 slices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Mayo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2 Tablespoons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Pepsi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1 bottle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Swiss Roll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1 packet (2 rolls)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Doritos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About 30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String cheese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1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Lucky charms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1 1/2 cup dry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Milk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1 cup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Mashed potatoes, buttered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2 cups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Green beans (canned)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¾ cup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Pork chop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Size of my hand (roughly)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Dinner roll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2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Butter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2 tablespoons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Pepsi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1 bottle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Chocolate cake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  <w:r w:rsidRPr="00775031">
              <w:rPr>
                <w:i/>
                <w:sz w:val="32"/>
                <w:szCs w:val="32"/>
              </w:rPr>
              <w:t>1 slice</w:t>
            </w: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  <w:tr w:rsidR="00053CEF" w:rsidRPr="00775031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i/>
                <w:sz w:val="32"/>
                <w:szCs w:val="32"/>
              </w:rPr>
            </w:pPr>
          </w:p>
        </w:tc>
      </w:tr>
    </w:tbl>
    <w:p w:rsidR="00053CEF" w:rsidRDefault="00053CEF"/>
    <w:p w:rsidR="00053CEF" w:rsidRDefault="00053CEF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428"/>
        <w:gridCol w:w="4428"/>
      </w:tblGrid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28"/>
                <w:szCs w:val="28"/>
              </w:rPr>
            </w:pPr>
            <w:r w:rsidRPr="00775031">
              <w:rPr>
                <w:sz w:val="28"/>
                <w:szCs w:val="28"/>
              </w:rPr>
              <w:t>Food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28"/>
                <w:szCs w:val="28"/>
              </w:rPr>
            </w:pPr>
            <w:r w:rsidRPr="00775031">
              <w:rPr>
                <w:sz w:val="28"/>
                <w:szCs w:val="28"/>
              </w:rPr>
              <w:t>Amount of Servings</w:t>
            </w: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BREAKFAST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LUNCH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DINNER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SNACKS</w:t>
            </w: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053CEF" w:rsidTr="00502999"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053CEF" w:rsidRPr="00775031" w:rsidRDefault="00053CEF" w:rsidP="00502999">
            <w:pPr>
              <w:rPr>
                <w:sz w:val="32"/>
                <w:szCs w:val="32"/>
              </w:rPr>
            </w:pPr>
          </w:p>
        </w:tc>
      </w:tr>
      <w:tr w:rsidR="004D2485" w:rsidTr="00502999">
        <w:tc>
          <w:tcPr>
            <w:tcW w:w="4428" w:type="dxa"/>
          </w:tcPr>
          <w:p w:rsidR="004D2485" w:rsidRPr="00775031" w:rsidRDefault="004D2485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4D2485" w:rsidRPr="00775031" w:rsidRDefault="004D2485" w:rsidP="00502999">
            <w:pPr>
              <w:rPr>
                <w:sz w:val="32"/>
                <w:szCs w:val="32"/>
              </w:rPr>
            </w:pPr>
          </w:p>
        </w:tc>
      </w:tr>
      <w:tr w:rsidR="004D2485" w:rsidTr="00502999">
        <w:tc>
          <w:tcPr>
            <w:tcW w:w="4428" w:type="dxa"/>
          </w:tcPr>
          <w:p w:rsidR="004D2485" w:rsidRPr="00775031" w:rsidRDefault="004D2485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4D2485" w:rsidRPr="00775031" w:rsidRDefault="004D2485" w:rsidP="00502999">
            <w:pPr>
              <w:rPr>
                <w:sz w:val="32"/>
                <w:szCs w:val="32"/>
              </w:rPr>
            </w:pPr>
          </w:p>
        </w:tc>
      </w:tr>
      <w:tr w:rsidR="004D2485" w:rsidTr="00502999">
        <w:tc>
          <w:tcPr>
            <w:tcW w:w="4428" w:type="dxa"/>
          </w:tcPr>
          <w:p w:rsidR="004D2485" w:rsidRPr="00775031" w:rsidRDefault="004D2485" w:rsidP="00502999">
            <w:pPr>
              <w:rPr>
                <w:sz w:val="32"/>
                <w:szCs w:val="32"/>
              </w:rPr>
            </w:pPr>
          </w:p>
        </w:tc>
        <w:tc>
          <w:tcPr>
            <w:tcW w:w="4428" w:type="dxa"/>
          </w:tcPr>
          <w:p w:rsidR="004D2485" w:rsidRPr="00775031" w:rsidRDefault="004D2485" w:rsidP="00502999">
            <w:pPr>
              <w:rPr>
                <w:sz w:val="32"/>
                <w:szCs w:val="32"/>
              </w:rPr>
            </w:pPr>
          </w:p>
        </w:tc>
      </w:tr>
    </w:tbl>
    <w:p w:rsidR="00053CEF" w:rsidRDefault="00053CEF"/>
    <w:p w:rsidR="00053CEF" w:rsidRDefault="00053CEF"/>
    <w:p w:rsidR="00053CEF" w:rsidRDefault="00053CEF"/>
    <w:sectPr w:rsidR="00053CEF" w:rsidSect="008176C3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2240" w:h="15840"/>
      <w:pgMar w:top="1440" w:right="1800" w:bottom="1080" w:left="180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0E3B" w:rsidRDefault="00880E3B" w:rsidP="008176C3">
      <w:r>
        <w:separator/>
      </w:r>
    </w:p>
  </w:endnote>
  <w:endnote w:type="continuationSeparator" w:id="0">
    <w:p w:rsidR="00880E3B" w:rsidRDefault="00880E3B" w:rsidP="008176C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3F33" w:rsidRDefault="00903F33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3F33" w:rsidRDefault="00903F33">
    <w:pPr>
      <w:pStyle w:val="Footer"/>
    </w:pPr>
    <w:r>
      <w:t xml:space="preserve">MOFACS </w:t>
    </w:r>
    <w:proofErr w:type="spellStart"/>
    <w:r>
      <w:t>ListServe</w:t>
    </w:r>
    <w:proofErr w:type="spellEnd"/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3F33" w:rsidRDefault="00903F33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0E3B" w:rsidRDefault="00880E3B" w:rsidP="008176C3">
      <w:r w:rsidRPr="008176C3">
        <w:rPr>
          <w:color w:val="000000"/>
        </w:rPr>
        <w:separator/>
      </w:r>
    </w:p>
  </w:footnote>
  <w:footnote w:type="continuationSeparator" w:id="0">
    <w:p w:rsidR="00880E3B" w:rsidRDefault="00880E3B" w:rsidP="008176C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3F33" w:rsidRDefault="00903F33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09AE" w:rsidRDefault="008E09AE">
    <w:pPr>
      <w:pStyle w:val="Header"/>
    </w:pPr>
    <w:r>
      <w:t>Name: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3F33" w:rsidRDefault="00903F33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7E67B3"/>
    <w:multiLevelType w:val="hybridMultilevel"/>
    <w:tmpl w:val="FA1E0A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doNotTrackMoves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176C3"/>
    <w:rsid w:val="00053CEF"/>
    <w:rsid w:val="001614E7"/>
    <w:rsid w:val="002039EC"/>
    <w:rsid w:val="003E2FEB"/>
    <w:rsid w:val="004D2485"/>
    <w:rsid w:val="00502999"/>
    <w:rsid w:val="00517369"/>
    <w:rsid w:val="006864E7"/>
    <w:rsid w:val="007A2AE5"/>
    <w:rsid w:val="008066F7"/>
    <w:rsid w:val="008176C3"/>
    <w:rsid w:val="00880E3B"/>
    <w:rsid w:val="008E09AE"/>
    <w:rsid w:val="008F487A"/>
    <w:rsid w:val="00903F33"/>
    <w:rsid w:val="00A00E69"/>
    <w:rsid w:val="00B40AAF"/>
    <w:rsid w:val="00B816BA"/>
    <w:rsid w:val="00F232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8176C3"/>
    <w:pPr>
      <w:suppressAutoHyphens/>
      <w:autoSpaceDN w:val="0"/>
      <w:textAlignment w:val="baseline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8176C3"/>
    <w:rPr>
      <w:color w:val="0000FF"/>
      <w:u w:val="single"/>
    </w:rPr>
  </w:style>
  <w:style w:type="paragraph" w:styleId="NormalWeb">
    <w:name w:val="Normal (Web)"/>
    <w:basedOn w:val="Normal"/>
    <w:rsid w:val="008176C3"/>
    <w:pPr>
      <w:spacing w:before="100" w:after="100"/>
    </w:pPr>
    <w:rPr>
      <w:rFonts w:ascii="Verdana" w:hAnsi="Verdana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0AAF"/>
    <w:rPr>
      <w:rFonts w:ascii="Tahoma" w:hAnsi="Tahoma"/>
      <w:sz w:val="16"/>
      <w:szCs w:val="16"/>
      <w:lang/>
    </w:rPr>
  </w:style>
  <w:style w:type="character" w:customStyle="1" w:styleId="BalloonTextChar">
    <w:name w:val="Balloon Text Char"/>
    <w:link w:val="BalloonText"/>
    <w:uiPriority w:val="99"/>
    <w:semiHidden/>
    <w:rsid w:val="00B40AA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E09AE"/>
    <w:pPr>
      <w:tabs>
        <w:tab w:val="center" w:pos="4680"/>
        <w:tab w:val="right" w:pos="9360"/>
      </w:tabs>
    </w:pPr>
    <w:rPr>
      <w:lang/>
    </w:rPr>
  </w:style>
  <w:style w:type="character" w:customStyle="1" w:styleId="HeaderChar">
    <w:name w:val="Header Char"/>
    <w:link w:val="Header"/>
    <w:uiPriority w:val="99"/>
    <w:rsid w:val="008E09AE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8E09AE"/>
    <w:pPr>
      <w:tabs>
        <w:tab w:val="center" w:pos="4680"/>
        <w:tab w:val="right" w:pos="9360"/>
      </w:tabs>
    </w:pPr>
    <w:rPr>
      <w:lang/>
    </w:rPr>
  </w:style>
  <w:style w:type="character" w:customStyle="1" w:styleId="FooterChar">
    <w:name w:val="Footer Char"/>
    <w:link w:val="Footer"/>
    <w:uiPriority w:val="99"/>
    <w:rsid w:val="008E09AE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614</Words>
  <Characters>3502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Diet Analysis Project</vt:lpstr>
    </vt:vector>
  </TitlesOfParts>
  <Company>Springfield Public Schools</Company>
  <LinksUpToDate>false</LinksUpToDate>
  <CharactersWithSpaces>4108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Diet Analysis Project</dc:title>
  <dc:subject/>
  <dc:creator>SPS</dc:creator>
  <cp:keywords/>
  <cp:lastModifiedBy>carendt</cp:lastModifiedBy>
  <cp:revision>2</cp:revision>
  <cp:lastPrinted>2012-09-12T19:57:00Z</cp:lastPrinted>
  <dcterms:created xsi:type="dcterms:W3CDTF">2013-09-12T20:25:00Z</dcterms:created>
  <dcterms:modified xsi:type="dcterms:W3CDTF">2013-09-12T20:25:00Z</dcterms:modified>
</cp:coreProperties>
</file>